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8175D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DALBY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fl.1404-5)</w:t>
      </w:r>
    </w:p>
    <w:p w14:paraId="1125345D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Oakham, Rutland.</w:t>
      </w:r>
    </w:p>
    <w:p w14:paraId="5B5684A3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212B4B8A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 Johanne(q.v.).</w:t>
      </w:r>
    </w:p>
    <w:p w14:paraId="14FDBD4F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Archer, pub. Lincoln Record Society 1962 vol.1 pp.24-5)</w:t>
      </w:r>
    </w:p>
    <w:p w14:paraId="655440CF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6C473F7B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045B3C4F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3B256875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Jun.1405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5252E77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1E745C88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710E83F4" w14:textId="77777777" w:rsidR="00074968" w:rsidRPr="001A724C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Flore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Clerk(q.v.)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chaplain(q.v.).  (ibid.)</w:t>
      </w:r>
    </w:p>
    <w:p w14:paraId="54E90A78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0B438DEA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</w:p>
    <w:p w14:paraId="39A80833" w14:textId="77777777" w:rsidR="00074968" w:rsidRDefault="00074968" w:rsidP="000749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4D5391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C2499" w14:textId="77777777" w:rsidR="00074968" w:rsidRDefault="00074968" w:rsidP="009139A6">
      <w:r>
        <w:separator/>
      </w:r>
    </w:p>
  </w:endnote>
  <w:endnote w:type="continuationSeparator" w:id="0">
    <w:p w14:paraId="45DAC3B1" w14:textId="77777777" w:rsidR="00074968" w:rsidRDefault="000749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78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BD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878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EC1A" w14:textId="77777777" w:rsidR="00074968" w:rsidRDefault="00074968" w:rsidP="009139A6">
      <w:r>
        <w:separator/>
      </w:r>
    </w:p>
  </w:footnote>
  <w:footnote w:type="continuationSeparator" w:id="0">
    <w:p w14:paraId="78865D5C" w14:textId="77777777" w:rsidR="00074968" w:rsidRDefault="000749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F5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B4B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9D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68"/>
    <w:rsid w:val="000666E0"/>
    <w:rsid w:val="0007496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D6723"/>
  <w15:chartTrackingRefBased/>
  <w15:docId w15:val="{029A8BD4-CFED-4AC3-8045-56EF5D93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96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2022-10-02T19:59:00Z</dcterms:created>
  <dcterms:modified xsi:type="dcterms:W3CDTF">2022-10-02T20:00:00Z</dcterms:modified>
</cp:coreProperties>
</file>